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6707" w:rsidRDefault="00C46707">
      <w:r>
        <w:rPr>
          <w:color w:val="auto"/>
          <w:kern w:val="0"/>
          <w:sz w:val="24"/>
          <w:szCs w:val="24"/>
        </w:rPr>
        <w:pict>
          <v:group id="_x0000_s1026" style="position:absolute;margin-left:-43.6pt;margin-top:36.15pt;width:521.55pt;height:666.15pt;z-index:251657728" coordorigin="107123775,105552150" coordsize="6624000,846000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107123775;top:105552150;width:6624000;height:1980000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jc w:val="center"/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  <w:t xml:space="preserve">EXPLAIN THE COMPLETE PROCESS OF MUMIFICATION </w:t>
                    </w:r>
                  </w:p>
                  <w:p w:rsidR="00C46707" w:rsidRDefault="00C46707" w:rsidP="00C46707">
                    <w:pPr>
                      <w:widowControl w:val="0"/>
                      <w:jc w:val="center"/>
                      <w:rPr>
                        <w:rFonts w:ascii="Arial" w:hAnsi="Arial" w:cs="Arial"/>
                        <w:b/>
                        <w:bCs/>
                        <w:i/>
                        <w:iCs/>
                        <w:sz w:val="28"/>
                        <w:szCs w:val="28"/>
                        <w:u w:val="single"/>
                        <w:lang w:val="en-GB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i/>
                        <w:iCs/>
                        <w:sz w:val="28"/>
                        <w:szCs w:val="28"/>
                        <w:u w:val="single"/>
                        <w:lang w:val="en-GB"/>
                      </w:rPr>
                      <w:t xml:space="preserve">You can use these. MINIMUM 100 WORDS </w:t>
                    </w:r>
                  </w:p>
                  <w:p w:rsidR="00C46707" w:rsidRDefault="00C46707" w:rsidP="00C46707">
                    <w:pPr>
                      <w:widowControl w:val="0"/>
                      <w:jc w:val="center"/>
                      <w:rPr>
                        <w:rFonts w:ascii="Arial" w:hAnsi="Arial" w:cs="Arial"/>
                        <w:b/>
                        <w:bCs/>
                        <w:i/>
                        <w:iCs/>
                        <w:sz w:val="28"/>
                        <w:szCs w:val="28"/>
                        <w:u w:val="single"/>
                        <w:lang w:val="en-GB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i/>
                        <w:iCs/>
                        <w:sz w:val="28"/>
                        <w:szCs w:val="28"/>
                        <w:u w:val="single"/>
                        <w:lang w:val="en-GB"/>
                      </w:rPr>
                      <w:t> </w:t>
                    </w:r>
                  </w:p>
                  <w:p w:rsidR="00C46707" w:rsidRDefault="00C46707" w:rsidP="00C46707">
                    <w:pPr>
                      <w:widowControl w:val="0"/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  <w:t xml:space="preserve">NOUNS: paintbrush / case / </w:t>
                    </w:r>
                    <w:r w:rsidRPr="00C46707"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US"/>
                      </w:rPr>
                      <w:t>body</w:t>
                    </w: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  <w:t xml:space="preserve"> / brain / resin / linen /  liver /  </w:t>
                    </w:r>
                  </w:p>
                  <w:p w:rsidR="00C46707" w:rsidRDefault="00C46707" w:rsidP="00C46707">
                    <w:pPr>
                      <w:widowControl w:val="0"/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  <w:t xml:space="preserve">            lungs / jars / lids /  amulets /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  <w:t>natron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  <w:t xml:space="preserve"> / coffin / stomach / intestines</w:t>
                    </w:r>
                  </w:p>
                  <w:p w:rsidR="00C46707" w:rsidRDefault="00C46707" w:rsidP="00C46707">
                    <w:pPr>
                      <w:widowControl w:val="0"/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  <w:t>VERBS: remove / put / wrap / cover / stuff / get / place</w:t>
                    </w:r>
                  </w:p>
                  <w:p w:rsidR="00C46707" w:rsidRDefault="00C46707" w:rsidP="00C46707">
                    <w:pPr>
                      <w:widowControl w:val="0"/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  <w:t>LINKING WORDS:   then  / first  / finally / when / as soon as /  before  /</w:t>
                    </w:r>
                  </w:p>
                  <w:p w:rsidR="00C46707" w:rsidRDefault="00C46707" w:rsidP="00C46707">
                    <w:pPr>
                      <w:widowControl w:val="0"/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28"/>
                        <w:szCs w:val="28"/>
                        <w:lang w:val="en-GB"/>
                      </w:rPr>
                      <w:t xml:space="preserve">                                  after this  /  as </w:t>
                    </w:r>
                  </w:p>
                </w:txbxContent>
              </v:textbox>
            </v:shape>
            <v:rect id="_x0000_s1028" style="position:absolute;left:107123775;top:107532150;width:2767260;height:1045037;mso-wrap-distance-left:2.88pt;mso-wrap-distance-top:2.88pt;mso-wrap-distance-right:2.88pt;mso-wrap-distance-bottom:2.88pt" o:preferrelative="t" filled="f" stroked="f" insetpen="t" o:cliptowrap="t">
              <v:imagedata r:id="rId4" o:title="mummy 1" croptop="25636f" cropbottom="19263f" cropleft="15481f" cropright="3612f" chromakey="#e4cb95"/>
              <v:shadow color="#ccc"/>
              <v:path o:extrusionok="f"/>
              <o:lock v:ext="edit" aspectratio="t"/>
            </v:rect>
            <v:rect id="_x0000_s1029" style="position:absolute;left:107123775;top:108648150;width:2772000;height:972000;mso-wrap-distance-left:2.88pt;mso-wrap-distance-top:2.88pt;mso-wrap-distance-right:2.88pt;mso-wrap-distance-bottom:2.88pt" o:preferrelative="t" filled="f" stroked="f" insetpen="t" o:cliptowrap="t">
              <v:imagedata r:id="rId5" o:title="mummy 2" croptop="27981f" cropbottom="19263f" cropleft="15481f" cropright="5547f"/>
              <v:shadow color="#ccc"/>
              <v:path o:extrusionok="f"/>
              <o:lock v:ext="edit" aspectratio="t"/>
            </v:rect>
            <v:rect id="_x0000_s1030" style="position:absolute;left:109967775;top:107532150;width:962776;height:2556000;mso-wrap-distance-left:2.88pt;mso-wrap-distance-top:2.88pt;mso-wrap-distance-right:2.88pt;mso-wrap-distance-bottom:2.88pt" o:preferrelative="t" filled="f" stroked="f" insetpen="t" o:cliptowrap="t">
              <v:imagedata r:id="rId6" o:title="mummy 4" croptop="775f" cropbottom="8285f" cropleft="44423f" cropright="3622f"/>
              <v:shadow color="#ccc"/>
              <v:path o:extrusionok="f"/>
              <o:lock v:ext="edit" aspectratio="t"/>
            </v:rect>
            <v:rect id="_x0000_s1031" style="position:absolute;left:107123775;top:110124150;width:3320712;height:1224000;mso-wrap-distance-left:2.88pt;mso-wrap-distance-top:2.88pt;mso-wrap-distance-right:2.88pt;mso-wrap-distance-bottom:2.88pt" o:preferrelative="t" filled="f" stroked="f" insetpen="t" o:cliptowrap="t">
              <v:imagedata r:id="rId7" o:title="mummy 7" croptop="21968f" cropbottom="15741f" cropleft="1032f" cropright="3612f"/>
              <v:shadow color="#ccc"/>
              <v:path o:extrusionok="f"/>
              <o:lock v:ext="edit" aspectratio="t"/>
            </v:rect>
            <v:rect id="_x0000_s1032" style="position:absolute;left:110537113;top:110124150;width:1014662;height:2591292;mso-wrap-distance-left:2.88pt;mso-wrap-distance-top:2.88pt;mso-wrap-distance-right:2.88pt;mso-wrap-distance-bottom:2.88pt" o:preferrelative="t" filled="f" stroked="f" insetpen="t" o:cliptowrap="t">
              <v:imagedata r:id="rId8" o:title="mummy 8" cropbottom="15887f" cropleft="42960f" cropright="5547f"/>
              <v:shadow color="#ccc"/>
              <v:path o:extrusionok="f"/>
              <o:lock v:ext="edit" aspectratio="t"/>
            </v:rect>
            <v:rect id="_x0000_s1033" style="position:absolute;left:111551775;top:110124150;width:922420;height:2604403;mso-wrap-distance-left:2.88pt;mso-wrap-distance-top:2.88pt;mso-wrap-distance-right:2.88pt;mso-wrap-distance-bottom:2.88pt" o:preferrelative="t" filled="f" stroked="f" insetpen="t" o:cliptowrap="t">
              <v:imagedata r:id="rId9" o:title="mummy 9" cropbottom="6968f" cropleft="45047f" cropright="6097f"/>
              <v:shadow color="#ccc"/>
              <v:path o:extrusionok="f"/>
              <o:lock v:ext="edit" aspectratio="t"/>
            </v:rect>
            <v:rect id="_x0000_s1034" style="position:absolute;left:107123775;top:111384150;width:3312000;height:2474024;mso-wrap-distance-left:2.88pt;mso-wrap-distance-top:2.88pt;mso-wrap-distance-right:2.88pt;mso-wrap-distance-bottom:2.88pt" o:preferrelative="t" filled="f" stroked="f" insetpen="t" o:cliptowrap="t">
              <v:imagedata r:id="rId10" o:title="mummy 12" croptop="17122f" cropbottom="14356f" cropleft="20258f" cropright="4965f"/>
              <v:shadow color="#ccc"/>
              <v:path o:extrusionok="f"/>
              <o:lock v:ext="edit" aspectratio="t"/>
            </v:rect>
            <v:rect id="_x0000_s1035" style="position:absolute;left:110507775;top:112788150;width:2880000;height:1224000;mso-wrap-distance-left:2.88pt;mso-wrap-distance-top:2.88pt;mso-wrap-distance-right:2.88pt;mso-wrap-distance-bottom:2.88pt" o:preferrelative="t" filled="f" stroked="f" insetpen="t" o:cliptowrap="t">
              <v:imagedata r:id="rId11" o:title="mummy 13" croptop="22988f" cropbottom="17007f" cropleft="16271f" cropright="5876f"/>
              <v:shadow color="#ccc"/>
              <v:path o:extrusionok="f"/>
              <o:lock v:ext="edit" aspectratio="t"/>
            </v:rect>
            <v:rect id="_x0000_s1036" style="position:absolute;left:111011775;top:107568150;width:2424940;height:1404000;mso-wrap-distance-left:2.88pt;mso-wrap-distance-top:2.88pt;mso-wrap-distance-right:2.88pt;mso-wrap-distance-bottom:2.88pt" o:preferrelative="t" filled="f" stroked="f" insetpen="t" o:cliptowrap="t">
              <v:imagedata r:id="rId6" o:title="mummy 4" croptop="24914f" cropbottom="15707f" cropleft="4572f" cropright="21951f"/>
              <v:shadow color="#ccc"/>
              <v:path o:extrusionok="f"/>
              <o:lock v:ext="edit" aspectratio="t"/>
            </v:rect>
            <v:rect id="_x0000_s1037" style="position:absolute;left:110997939;top:109008150;width:2425836;height:1080000;mso-wrap-distance-left:2.88pt;mso-wrap-distance-top:2.88pt;mso-wrap-distance-right:2.88pt;mso-wrap-distance-bottom:2.88pt" o:preferrelative="t" filled="f" stroked="f" insetpen="t" o:cliptowrap="t">
              <v:imagedata r:id="rId12" o:title="mummy 6" croptop="18287f" cropbottom="15664f" cropleft="17545f" cropright="4644f"/>
              <v:shadow color="#ccc"/>
              <v:path o:extrusionok="f"/>
              <o:lock v:ext="edit" aspectratio="t"/>
            </v:rect>
            <v:rect id="_x0000_s1038" style="position:absolute;left:112499049;top:110118056;width:914733;height:2591292;mso-wrap-distance-left:2.88pt;mso-wrap-distance-top:2.88pt;mso-wrap-distance-right:2.88pt;mso-wrap-distance-bottom:2.88pt" o:preferrelative="t" filled="f" stroked="f" insetpen="t" o:cliptowrap="t">
              <v:imagedata r:id="rId13" o:title="mummy 10" cropbottom="6051f" cropleft="44614f" cropright="4068f"/>
              <v:shadow color="#ccc"/>
              <v:path o:extrusionok="f"/>
              <o:lock v:ext="edit" aspectratio="t"/>
            </v:rect>
            <v:shape id="_x0000_s1039" type="#_x0000_t202" style="position:absolute;left:107550732;top:107587284;width:218737;height:300730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1</w:t>
                    </w:r>
                  </w:p>
                </w:txbxContent>
              </v:textbox>
            </v:shape>
            <v:shape id="_x0000_s1040" type="#_x0000_t202" style="position:absolute;left:107123775;top:108745095;width:230605;height:275669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2</w:t>
                    </w:r>
                  </w:p>
                </w:txbxContent>
              </v:textbox>
            </v:shape>
            <v:shape id="_x0000_s1041" type="#_x0000_t202" style="position:absolute;left:109967903;top:107587284;width:230605;height:275669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3</w:t>
                    </w:r>
                  </w:p>
                </w:txbxContent>
              </v:textbox>
            </v:shape>
            <v:shape id="_x0000_s1042" type="#_x0000_t202" style="position:absolute;left:111011775;top:107532150;width:230605;height:275669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4</w:t>
                    </w:r>
                  </w:p>
                </w:txbxContent>
              </v:textbox>
            </v:shape>
            <v:shape id="_x0000_s1043" type="#_x0000_t202" style="position:absolute;left:111047775;top:109008150;width:219715;height:288000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5</w:t>
                    </w:r>
                  </w:p>
                </w:txbxContent>
              </v:textbox>
            </v:shape>
            <v:shape id="_x0000_s1044" type="#_x0000_t202" style="position:absolute;left:107987775;top:110160150;width:230605;height:275669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  <v:shape id="_x0000_s1045" type="#_x0000_t202" style="position:absolute;left:110598608;top:110179284;width:230605;height:275670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7</w:t>
                    </w:r>
                  </w:p>
                </w:txbxContent>
              </v:textbox>
            </v:shape>
            <v:shape id="_x0000_s1046" type="#_x0000_t202" style="position:absolute;left:111515775;top:110196150;width:230605;height:275669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8</w:t>
                    </w:r>
                  </w:p>
                </w:txbxContent>
              </v:textbox>
            </v:shape>
            <v:shape id="_x0000_s1047" type="#_x0000_t202" style="position:absolute;left:112523775;top:110232150;width:230605;height:275670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9</w:t>
                    </w:r>
                  </w:p>
                </w:txbxContent>
              </v:textbox>
            </v:shape>
            <v:shape id="_x0000_s1048" type="#_x0000_t202" style="position:absolute;left:107951775;top:111528150;width:301708;height:275669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10</w:t>
                    </w:r>
                  </w:p>
                </w:txbxContent>
              </v:textbox>
            </v:shape>
            <v:shape id="_x0000_s1049" type="#_x0000_t202" style="position:absolute;left:110938238;top:112898417;width:292932;height:251901;mso-wrap-distance-left:2.88pt;mso-wrap-distance-top:2.88pt;mso-wrap-distance-right:2.88pt;mso-wrap-distance-bottom:2.88pt" filled="f" stroked="f" insetpen="t" o:cliptowrap="t">
              <v:shadow color="#ccc"/>
              <v:textbox style="mso-column-margin:2mm" inset="2.88pt,2.88pt,2.88pt,2.88pt">
                <w:txbxContent>
                  <w:p w:rsidR="00C46707" w:rsidRDefault="00C46707" w:rsidP="00C46707">
                    <w:pPr>
                      <w:widowControl w:val="0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b/>
                        <w:bCs/>
                        <w:sz w:val="32"/>
                        <w:szCs w:val="32"/>
                      </w:rPr>
                      <w:t>11</w:t>
                    </w:r>
                  </w:p>
                </w:txbxContent>
              </v:textbox>
            </v:shape>
          </v:group>
        </w:pict>
      </w:r>
    </w:p>
    <w:sectPr w:rsidR="00C4670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attachedTemplate r:id="rId1"/>
  <w:defaultTabStop w:val="708"/>
  <w:hyphenationZone w:val="425"/>
  <w:characterSpacingControl w:val="doNotCompress"/>
  <w:compat/>
  <w:rsids>
    <w:rsidRoot w:val="005B3BDC"/>
    <w:rsid w:val="005B3BDC"/>
    <w:rsid w:val="00AD29B3"/>
    <w:rsid w:val="00C467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6707"/>
    <w:rPr>
      <w:rFonts w:ascii="Times New Roman" w:eastAsia="Times New Roman" w:hAnsi="Times New Roman"/>
      <w:color w:val="000000"/>
      <w:kern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OPTATIVA\UNIT%206.%20Things%20and%20innovations\mummy\Doc1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Doc1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2010-10-12T17:02:00Z</dcterms:created>
  <dcterms:modified xsi:type="dcterms:W3CDTF">2010-10-12T17:03:00Z</dcterms:modified>
</cp:coreProperties>
</file>